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Pr="00B4025F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ул. </w:t>
      </w:r>
      <w:r w:rsidR="00B4025F">
        <w:rPr>
          <w:rFonts w:eastAsia="Arial"/>
          <w:b/>
          <w:kern w:val="3"/>
          <w:sz w:val="24"/>
          <w:szCs w:val="24"/>
          <w:lang w:val="en-US" w:eastAsia="zh-CN"/>
        </w:rPr>
        <w:t xml:space="preserve">40 </w:t>
      </w:r>
      <w:r w:rsidR="00F9420E">
        <w:rPr>
          <w:rFonts w:eastAsia="Arial"/>
          <w:b/>
          <w:kern w:val="3"/>
          <w:sz w:val="24"/>
          <w:szCs w:val="24"/>
          <w:lang w:eastAsia="zh-CN"/>
        </w:rPr>
        <w:t>лет Победы, д. 45а</w:t>
      </w:r>
      <w:bookmarkStart w:id="0" w:name="_GoBack"/>
      <w:bookmarkEnd w:id="0"/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</w:t>
      </w:r>
      <w:r w:rsidR="00D30410">
        <w:rPr>
          <w:color w:val="000000"/>
          <w:kern w:val="3"/>
          <w:sz w:val="24"/>
          <w:szCs w:val="24"/>
          <w:lang w:eastAsia="zh-CN" w:bidi="hi-IN"/>
        </w:rPr>
        <w:t>4 №168</w:t>
      </w:r>
      <w:r w:rsidR="009A27F0">
        <w:rPr>
          <w:color w:val="000000"/>
          <w:kern w:val="3"/>
          <w:sz w:val="24"/>
          <w:szCs w:val="24"/>
          <w:lang w:eastAsia="zh-CN" w:bidi="hi-IN"/>
        </w:rPr>
        <w:t>/о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AF09A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F9420E">
        <w:rPr>
          <w:color w:val="000000"/>
          <w:kern w:val="3"/>
          <w:sz w:val="24"/>
          <w:szCs w:val="24"/>
          <w:lang w:eastAsia="zh-CN" w:bidi="hi-IN"/>
        </w:rPr>
        <w:t>ремонт крыши</w:t>
      </w:r>
      <w:r w:rsidR="009A27F0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F9420E">
        <w:rPr>
          <w:b/>
          <w:color w:val="000000"/>
          <w:kern w:val="3"/>
          <w:sz w:val="24"/>
          <w:szCs w:val="24"/>
          <w:lang w:eastAsia="zh-CN" w:bidi="hi-IN"/>
        </w:rPr>
        <w:t>2 719 614</w:t>
      </w:r>
      <w:r w:rsidR="009A27F0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7D2EC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F9420E">
        <w:rPr>
          <w:b/>
          <w:bCs/>
          <w:color w:val="000000"/>
          <w:kern w:val="3"/>
          <w:sz w:val="24"/>
          <w:szCs w:val="24"/>
          <w:lang w:eastAsia="zh-CN" w:bidi="hi-IN"/>
        </w:rPr>
        <w:t>35 794,21</w:t>
      </w:r>
      <w:r w:rsidR="00401E5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F9420E">
        <w:rPr>
          <w:b/>
          <w:bCs/>
          <w:color w:val="000000"/>
          <w:kern w:val="3"/>
          <w:sz w:val="24"/>
          <w:szCs w:val="24"/>
          <w:lang w:eastAsia="zh-CN" w:bidi="hi-IN"/>
        </w:rPr>
        <w:t>27 196,14</w:t>
      </w:r>
      <w:r w:rsidR="00B4025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35B9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3A31"/>
    <w:rsid w:val="0013505E"/>
    <w:rsid w:val="00136E9B"/>
    <w:rsid w:val="00137349"/>
    <w:rsid w:val="0014547D"/>
    <w:rsid w:val="00164040"/>
    <w:rsid w:val="0018302A"/>
    <w:rsid w:val="00193AB2"/>
    <w:rsid w:val="0019488C"/>
    <w:rsid w:val="001A077D"/>
    <w:rsid w:val="001A0BBF"/>
    <w:rsid w:val="001B117B"/>
    <w:rsid w:val="001B18BA"/>
    <w:rsid w:val="001C1506"/>
    <w:rsid w:val="001C6B2D"/>
    <w:rsid w:val="001D15B5"/>
    <w:rsid w:val="001E3717"/>
    <w:rsid w:val="00204A19"/>
    <w:rsid w:val="00205647"/>
    <w:rsid w:val="00214A24"/>
    <w:rsid w:val="00216CD7"/>
    <w:rsid w:val="00226B06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599C"/>
    <w:rsid w:val="002A6527"/>
    <w:rsid w:val="002B0404"/>
    <w:rsid w:val="002C168D"/>
    <w:rsid w:val="002D3857"/>
    <w:rsid w:val="002D47D5"/>
    <w:rsid w:val="002D706E"/>
    <w:rsid w:val="002E0497"/>
    <w:rsid w:val="002E2BB4"/>
    <w:rsid w:val="002E3A4E"/>
    <w:rsid w:val="00331073"/>
    <w:rsid w:val="0033273B"/>
    <w:rsid w:val="0035114A"/>
    <w:rsid w:val="0035186E"/>
    <w:rsid w:val="00351E91"/>
    <w:rsid w:val="003563D5"/>
    <w:rsid w:val="003644E1"/>
    <w:rsid w:val="003867B8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E6841"/>
    <w:rsid w:val="003E7B32"/>
    <w:rsid w:val="003F536A"/>
    <w:rsid w:val="004016FE"/>
    <w:rsid w:val="00401E57"/>
    <w:rsid w:val="00412C26"/>
    <w:rsid w:val="00414992"/>
    <w:rsid w:val="00422AF7"/>
    <w:rsid w:val="00424407"/>
    <w:rsid w:val="0044328A"/>
    <w:rsid w:val="00450488"/>
    <w:rsid w:val="00450C31"/>
    <w:rsid w:val="00465696"/>
    <w:rsid w:val="00467F8A"/>
    <w:rsid w:val="0048460B"/>
    <w:rsid w:val="004A0425"/>
    <w:rsid w:val="004C34D1"/>
    <w:rsid w:val="004C57D5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771E6"/>
    <w:rsid w:val="00681893"/>
    <w:rsid w:val="00682A56"/>
    <w:rsid w:val="00685BA2"/>
    <w:rsid w:val="006A650B"/>
    <w:rsid w:val="006B2FF2"/>
    <w:rsid w:val="006B7E99"/>
    <w:rsid w:val="006C184E"/>
    <w:rsid w:val="006D38DD"/>
    <w:rsid w:val="006D73E0"/>
    <w:rsid w:val="006E1272"/>
    <w:rsid w:val="007017A6"/>
    <w:rsid w:val="007133C5"/>
    <w:rsid w:val="00720A5F"/>
    <w:rsid w:val="007268FA"/>
    <w:rsid w:val="00744310"/>
    <w:rsid w:val="00750374"/>
    <w:rsid w:val="007555A6"/>
    <w:rsid w:val="00765AB5"/>
    <w:rsid w:val="0076775B"/>
    <w:rsid w:val="00780FCE"/>
    <w:rsid w:val="00790D73"/>
    <w:rsid w:val="00796827"/>
    <w:rsid w:val="007A2C3D"/>
    <w:rsid w:val="007A3614"/>
    <w:rsid w:val="007A386F"/>
    <w:rsid w:val="007A4E3B"/>
    <w:rsid w:val="007B41CD"/>
    <w:rsid w:val="007B6A9C"/>
    <w:rsid w:val="007C2BA0"/>
    <w:rsid w:val="007C6049"/>
    <w:rsid w:val="007D1971"/>
    <w:rsid w:val="007D2ECE"/>
    <w:rsid w:val="007D42DA"/>
    <w:rsid w:val="007F3140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7F1E"/>
    <w:rsid w:val="00901E1F"/>
    <w:rsid w:val="0090670B"/>
    <w:rsid w:val="0091202A"/>
    <w:rsid w:val="00912E01"/>
    <w:rsid w:val="00913A35"/>
    <w:rsid w:val="00927AA6"/>
    <w:rsid w:val="00933F97"/>
    <w:rsid w:val="00947036"/>
    <w:rsid w:val="009477FE"/>
    <w:rsid w:val="00950EFB"/>
    <w:rsid w:val="00962D67"/>
    <w:rsid w:val="00976E57"/>
    <w:rsid w:val="00981262"/>
    <w:rsid w:val="00984128"/>
    <w:rsid w:val="0099183D"/>
    <w:rsid w:val="009958E3"/>
    <w:rsid w:val="009A27F0"/>
    <w:rsid w:val="009B0827"/>
    <w:rsid w:val="009C0648"/>
    <w:rsid w:val="009C460F"/>
    <w:rsid w:val="009C6EA5"/>
    <w:rsid w:val="009F3F69"/>
    <w:rsid w:val="009F4638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1D5"/>
    <w:rsid w:val="00A8076F"/>
    <w:rsid w:val="00A835AC"/>
    <w:rsid w:val="00A86161"/>
    <w:rsid w:val="00A862A5"/>
    <w:rsid w:val="00A86A0E"/>
    <w:rsid w:val="00A91720"/>
    <w:rsid w:val="00AA401F"/>
    <w:rsid w:val="00AC05D1"/>
    <w:rsid w:val="00AC65E4"/>
    <w:rsid w:val="00AE5A99"/>
    <w:rsid w:val="00AF09A5"/>
    <w:rsid w:val="00B05C0D"/>
    <w:rsid w:val="00B07FCB"/>
    <w:rsid w:val="00B15A9F"/>
    <w:rsid w:val="00B15F8A"/>
    <w:rsid w:val="00B4025F"/>
    <w:rsid w:val="00B47231"/>
    <w:rsid w:val="00B53FA4"/>
    <w:rsid w:val="00B561F4"/>
    <w:rsid w:val="00B56B77"/>
    <w:rsid w:val="00B714CD"/>
    <w:rsid w:val="00B8049F"/>
    <w:rsid w:val="00B87348"/>
    <w:rsid w:val="00BA3B14"/>
    <w:rsid w:val="00BA48C0"/>
    <w:rsid w:val="00BB427B"/>
    <w:rsid w:val="00BB7B05"/>
    <w:rsid w:val="00BD7B49"/>
    <w:rsid w:val="00BE2A7F"/>
    <w:rsid w:val="00BE3C6B"/>
    <w:rsid w:val="00C048EF"/>
    <w:rsid w:val="00C13BBE"/>
    <w:rsid w:val="00C23C1E"/>
    <w:rsid w:val="00C31601"/>
    <w:rsid w:val="00C32CB6"/>
    <w:rsid w:val="00C3308F"/>
    <w:rsid w:val="00C33130"/>
    <w:rsid w:val="00C44A8D"/>
    <w:rsid w:val="00C723FA"/>
    <w:rsid w:val="00C94680"/>
    <w:rsid w:val="00C967AB"/>
    <w:rsid w:val="00CA3102"/>
    <w:rsid w:val="00CA77B3"/>
    <w:rsid w:val="00CB21D8"/>
    <w:rsid w:val="00CB424B"/>
    <w:rsid w:val="00CB44A2"/>
    <w:rsid w:val="00CD268F"/>
    <w:rsid w:val="00CE6CA8"/>
    <w:rsid w:val="00CE6F31"/>
    <w:rsid w:val="00D05B7A"/>
    <w:rsid w:val="00D30410"/>
    <w:rsid w:val="00D33C58"/>
    <w:rsid w:val="00D43A33"/>
    <w:rsid w:val="00D53331"/>
    <w:rsid w:val="00D7398C"/>
    <w:rsid w:val="00D866DE"/>
    <w:rsid w:val="00D93168"/>
    <w:rsid w:val="00D97B52"/>
    <w:rsid w:val="00D97D60"/>
    <w:rsid w:val="00DA2921"/>
    <w:rsid w:val="00DA62BE"/>
    <w:rsid w:val="00DB0797"/>
    <w:rsid w:val="00DB18B5"/>
    <w:rsid w:val="00DD38A5"/>
    <w:rsid w:val="00DE4388"/>
    <w:rsid w:val="00DE536A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EF76BF"/>
    <w:rsid w:val="00F022DE"/>
    <w:rsid w:val="00F107CE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1FAB"/>
    <w:rsid w:val="00F9420E"/>
    <w:rsid w:val="00F9676E"/>
    <w:rsid w:val="00F96F57"/>
    <w:rsid w:val="00FB7BEF"/>
    <w:rsid w:val="00FC4FCE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45BA70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B152FE-CF5A-43F0-B2CA-6056553DB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302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2548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2024-06-28T10:58:00Z</dcterms:created>
  <dcterms:modified xsi:type="dcterms:W3CDTF">2024-06-28T10:58:00Z</dcterms:modified>
</cp:coreProperties>
</file>